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0DBE" w14:textId="77777777" w:rsidR="007D00CC" w:rsidRDefault="007D00CC" w:rsidP="007D00CC">
      <w:pPr>
        <w:pStyle w:val="NoSpacing"/>
        <w:rPr>
          <w:rFonts w:ascii="Times New Roman" w:hAnsi="Times New Roman" w:cs="Times New Roman"/>
          <w:sz w:val="24"/>
          <w:szCs w:val="24"/>
        </w:rPr>
      </w:pPr>
      <w:r>
        <w:rPr>
          <w:rFonts w:ascii="Times New Roman" w:hAnsi="Times New Roman" w:cs="Times New Roman"/>
          <w:sz w:val="24"/>
          <w:szCs w:val="24"/>
          <w:u w:val="single"/>
        </w:rPr>
        <w:t>John SHORDYCH, the younger</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28A60173" w14:textId="77777777" w:rsidR="007D00CC" w:rsidRDefault="007D00CC" w:rsidP="007D00CC">
      <w:pPr>
        <w:pStyle w:val="NoSpacing"/>
        <w:rPr>
          <w:rFonts w:ascii="Times New Roman" w:hAnsi="Times New Roman" w:cs="Times New Roman"/>
          <w:sz w:val="24"/>
          <w:szCs w:val="24"/>
        </w:rPr>
      </w:pPr>
      <w:r>
        <w:rPr>
          <w:rFonts w:ascii="Times New Roman" w:hAnsi="Times New Roman" w:cs="Times New Roman"/>
          <w:sz w:val="24"/>
          <w:szCs w:val="24"/>
        </w:rPr>
        <w:t>of Middlesex.</w:t>
      </w:r>
    </w:p>
    <w:p w14:paraId="039260F0" w14:textId="77777777" w:rsidR="007D00CC" w:rsidRDefault="007D00CC" w:rsidP="007D00CC">
      <w:pPr>
        <w:pStyle w:val="NoSpacing"/>
        <w:rPr>
          <w:rFonts w:ascii="Times New Roman" w:hAnsi="Times New Roman" w:cs="Times New Roman"/>
          <w:sz w:val="24"/>
          <w:szCs w:val="24"/>
        </w:rPr>
      </w:pPr>
    </w:p>
    <w:p w14:paraId="219D8798" w14:textId="77777777" w:rsidR="007D00CC" w:rsidRDefault="007D00CC" w:rsidP="007D00CC">
      <w:pPr>
        <w:pStyle w:val="NoSpacing"/>
        <w:rPr>
          <w:rFonts w:ascii="Times New Roman" w:hAnsi="Times New Roman" w:cs="Times New Roman"/>
          <w:sz w:val="24"/>
          <w:szCs w:val="24"/>
        </w:rPr>
      </w:pPr>
    </w:p>
    <w:p w14:paraId="336792BC" w14:textId="77777777" w:rsidR="007D00CC" w:rsidRDefault="007D00CC" w:rsidP="007D00CC">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Middlesex touching the names of the persons bound to contribute to the subsidy granted to the King at the last Parliament. He was also one of the collectors.</w:t>
      </w:r>
    </w:p>
    <w:p w14:paraId="2774F8D6" w14:textId="77777777" w:rsidR="007D00CC" w:rsidRDefault="007D00CC" w:rsidP="007D00CC">
      <w:pPr>
        <w:pStyle w:val="NoSpacing"/>
        <w:ind w:left="1440"/>
        <w:rPr>
          <w:rFonts w:ascii="Times New Roman" w:hAnsi="Times New Roman" w:cs="Times New Roman"/>
          <w:sz w:val="24"/>
          <w:szCs w:val="24"/>
        </w:rPr>
      </w:pPr>
      <w:r>
        <w:rPr>
          <w:rFonts w:ascii="Times New Roman" w:hAnsi="Times New Roman" w:cs="Times New Roman"/>
          <w:sz w:val="24"/>
          <w:szCs w:val="24"/>
        </w:rPr>
        <w:t>(C.F.R. 1399-1405 pp.254)</w:t>
      </w:r>
    </w:p>
    <w:p w14:paraId="4D7AE89B" w14:textId="77777777" w:rsidR="007D00CC" w:rsidRDefault="007D00CC" w:rsidP="007D00CC">
      <w:pPr>
        <w:pStyle w:val="NoSpacing"/>
        <w:rPr>
          <w:rFonts w:ascii="Times New Roman" w:hAnsi="Times New Roman" w:cs="Times New Roman"/>
          <w:sz w:val="24"/>
          <w:szCs w:val="24"/>
        </w:rPr>
      </w:pPr>
    </w:p>
    <w:p w14:paraId="7F3A6B5B" w14:textId="77777777" w:rsidR="007D00CC" w:rsidRDefault="007D00CC" w:rsidP="007D00CC">
      <w:pPr>
        <w:pStyle w:val="NoSpacing"/>
        <w:rPr>
          <w:rFonts w:ascii="Times New Roman" w:hAnsi="Times New Roman" w:cs="Times New Roman"/>
          <w:sz w:val="24"/>
          <w:szCs w:val="24"/>
        </w:rPr>
      </w:pPr>
    </w:p>
    <w:p w14:paraId="7F357538" w14:textId="77777777" w:rsidR="007D00CC" w:rsidRDefault="007D00CC" w:rsidP="007D00CC">
      <w:pPr>
        <w:pStyle w:val="NoSpacing"/>
        <w:rPr>
          <w:rFonts w:ascii="Times New Roman" w:hAnsi="Times New Roman" w:cs="Times New Roman"/>
          <w:sz w:val="24"/>
          <w:szCs w:val="24"/>
        </w:rPr>
      </w:pPr>
      <w:r>
        <w:rPr>
          <w:rFonts w:ascii="Times New Roman" w:hAnsi="Times New Roman" w:cs="Times New Roman"/>
          <w:sz w:val="24"/>
          <w:szCs w:val="24"/>
        </w:rPr>
        <w:t>14 June 2021</w:t>
      </w:r>
    </w:p>
    <w:p w14:paraId="5F69D7D5"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91F22" w14:textId="77777777" w:rsidR="007D00CC" w:rsidRDefault="007D00CC" w:rsidP="009139A6">
      <w:r>
        <w:separator/>
      </w:r>
    </w:p>
  </w:endnote>
  <w:endnote w:type="continuationSeparator" w:id="0">
    <w:p w14:paraId="37B35196" w14:textId="77777777" w:rsidR="007D00CC" w:rsidRDefault="007D00CC"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65F7"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AA31"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BD817"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9F9FD" w14:textId="77777777" w:rsidR="007D00CC" w:rsidRDefault="007D00CC" w:rsidP="009139A6">
      <w:r>
        <w:separator/>
      </w:r>
    </w:p>
  </w:footnote>
  <w:footnote w:type="continuationSeparator" w:id="0">
    <w:p w14:paraId="67053B61" w14:textId="77777777" w:rsidR="007D00CC" w:rsidRDefault="007D00CC"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93247"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0DF76"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1044E"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0CC"/>
    <w:rsid w:val="000666E0"/>
    <w:rsid w:val="002510B7"/>
    <w:rsid w:val="005C130B"/>
    <w:rsid w:val="007D00CC"/>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8222A"/>
  <w15:chartTrackingRefBased/>
  <w15:docId w15:val="{E20D9CF4-DEBF-4C2E-AF2C-3B5FCADFC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48</Words>
  <Characters>278</Characters>
  <Application>Microsoft Office Word</Application>
  <DocSecurity>0</DocSecurity>
  <Lines>2</Lines>
  <Paragraphs>1</Paragraphs>
  <ScaleCrop>false</ScaleCrop>
  <Company/>
  <LinksUpToDate>false</LinksUpToDate>
  <CharactersWithSpaces>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2021-06-23T19:50:00Z</dcterms:created>
  <dcterms:modified xsi:type="dcterms:W3CDTF">2021-06-23T19:51:00Z</dcterms:modified>
</cp:coreProperties>
</file>